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22654" w14:textId="77777777" w:rsidR="0049571C" w:rsidRDefault="0049571C" w:rsidP="00495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fl.1444-55)</w:t>
      </w:r>
    </w:p>
    <w:p w14:paraId="46052A80" w14:textId="77777777" w:rsidR="0049571C" w:rsidRDefault="0049571C" w:rsidP="00495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Stokesby</w:t>
      </w:r>
      <w:proofErr w:type="spellEnd"/>
      <w:r>
        <w:rPr>
          <w:rFonts w:cs="Times New Roman"/>
          <w:szCs w:val="24"/>
        </w:rPr>
        <w:t>, Norfolk.</w:t>
      </w:r>
    </w:p>
    <w:p w14:paraId="4F3C3D00" w14:textId="77777777" w:rsidR="0049571C" w:rsidRDefault="0049571C" w:rsidP="0049571C">
      <w:pPr>
        <w:pStyle w:val="NoSpacing"/>
        <w:rPr>
          <w:rFonts w:cs="Times New Roman"/>
          <w:szCs w:val="24"/>
        </w:rPr>
      </w:pPr>
    </w:p>
    <w:p w14:paraId="54FD144C" w14:textId="77777777" w:rsidR="0049571C" w:rsidRDefault="0049571C" w:rsidP="0049571C">
      <w:pPr>
        <w:pStyle w:val="NoSpacing"/>
        <w:rPr>
          <w:rFonts w:cs="Times New Roman"/>
          <w:szCs w:val="24"/>
        </w:rPr>
      </w:pPr>
    </w:p>
    <w:p w14:paraId="0C0085A6" w14:textId="77777777" w:rsidR="0049571C" w:rsidRDefault="0049571C" w:rsidP="00495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became Rector.</w:t>
      </w:r>
    </w:p>
    <w:p w14:paraId="0B13E336" w14:textId="77777777" w:rsidR="0049571C" w:rsidRDefault="0049571C" w:rsidP="0049571C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249-51)</w:t>
      </w:r>
    </w:p>
    <w:p w14:paraId="1500410C" w14:textId="77777777" w:rsidR="0049571C" w:rsidRDefault="0049571C" w:rsidP="0049571C">
      <w:pPr>
        <w:pStyle w:val="NoSpacing"/>
        <w:rPr>
          <w:rFonts w:cs="Times New Roman"/>
          <w:szCs w:val="24"/>
        </w:rPr>
      </w:pPr>
    </w:p>
    <w:p w14:paraId="45CC2633" w14:textId="77777777" w:rsidR="0049571C" w:rsidRDefault="0049571C" w:rsidP="0049571C">
      <w:pPr>
        <w:pStyle w:val="NoSpacing"/>
        <w:rPr>
          <w:rFonts w:cs="Times New Roman"/>
          <w:szCs w:val="24"/>
        </w:rPr>
      </w:pPr>
    </w:p>
    <w:p w14:paraId="43E25F40" w14:textId="77777777" w:rsidR="0049571C" w:rsidRDefault="0049571C" w:rsidP="0049571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March 2024</w:t>
      </w:r>
    </w:p>
    <w:p w14:paraId="444975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1B0E" w14:textId="77777777" w:rsidR="0049571C" w:rsidRDefault="0049571C" w:rsidP="009139A6">
      <w:r>
        <w:separator/>
      </w:r>
    </w:p>
  </w:endnote>
  <w:endnote w:type="continuationSeparator" w:id="0">
    <w:p w14:paraId="2E131677" w14:textId="77777777" w:rsidR="0049571C" w:rsidRDefault="004957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CA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4A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78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BD17D" w14:textId="77777777" w:rsidR="0049571C" w:rsidRDefault="0049571C" w:rsidP="009139A6">
      <w:r>
        <w:separator/>
      </w:r>
    </w:p>
  </w:footnote>
  <w:footnote w:type="continuationSeparator" w:id="0">
    <w:p w14:paraId="2D84BEDC" w14:textId="77777777" w:rsidR="0049571C" w:rsidRDefault="004957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2B5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67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6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71C"/>
    <w:rsid w:val="000666E0"/>
    <w:rsid w:val="002510B7"/>
    <w:rsid w:val="00270799"/>
    <w:rsid w:val="0049571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AB221"/>
  <w15:chartTrackingRefBased/>
  <w15:docId w15:val="{BF5524B8-0D91-4FC9-861C-8CF02921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2024-03-21T12:04:00Z</dcterms:created>
  <dcterms:modified xsi:type="dcterms:W3CDTF">2024-03-21T12:04:00Z</dcterms:modified>
</cp:coreProperties>
</file>